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4484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29454E">
        <w:rPr>
          <w:rFonts w:eastAsia="Arial"/>
          <w:b/>
          <w:kern w:val="3"/>
          <w:sz w:val="24"/>
          <w:szCs w:val="24"/>
          <w:lang w:eastAsia="zh-CN"/>
        </w:rPr>
        <w:t>ул. Четаева, д. 33</w:t>
      </w:r>
    </w:p>
    <w:p w:rsidR="00B16A95" w:rsidRPr="00FE22C1" w:rsidRDefault="00B16A95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2B4BBD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97281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9454E" w:rsidRPr="0029454E">
        <w:rPr>
          <w:b/>
          <w:bCs/>
          <w:color w:val="000000"/>
          <w:kern w:val="3"/>
          <w:sz w:val="24"/>
          <w:szCs w:val="24"/>
          <w:lang w:eastAsia="zh-CN" w:bidi="hi-IN"/>
        </w:rPr>
        <w:t>949 939,15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9454E" w:rsidRPr="0029454E">
        <w:rPr>
          <w:b/>
          <w:bCs/>
          <w:color w:val="000000"/>
          <w:kern w:val="3"/>
          <w:sz w:val="24"/>
          <w:szCs w:val="24"/>
          <w:lang w:eastAsia="zh-CN" w:bidi="hi-IN"/>
        </w:rPr>
        <w:t>576 592,89</w:t>
      </w:r>
      <w:r w:rsidR="0029454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BBD">
        <w:rPr>
          <w:sz w:val="24"/>
        </w:rPr>
        <w:t>,</w:t>
      </w:r>
      <w:r w:rsidR="002B4BBD" w:rsidRPr="002B4BBD">
        <w:rPr>
          <w:sz w:val="24"/>
        </w:rPr>
        <w:t>Ремонт внутридомовой инж. системы теплоснабжения</w:t>
      </w:r>
      <w:r w:rsidR="002B4BBD">
        <w:rPr>
          <w:sz w:val="24"/>
        </w:rPr>
        <w:t xml:space="preserve"> не более </w:t>
      </w:r>
      <w:r w:rsidR="0029454E" w:rsidRPr="0029454E">
        <w:rPr>
          <w:b/>
          <w:sz w:val="24"/>
        </w:rPr>
        <w:t>25 436 348,00</w:t>
      </w:r>
      <w:r w:rsidR="0029454E">
        <w:rPr>
          <w:b/>
          <w:sz w:val="24"/>
        </w:rPr>
        <w:t xml:space="preserve"> </w:t>
      </w:r>
      <w:r w:rsidR="002B4BBD" w:rsidRPr="002B4BBD">
        <w:rPr>
          <w:sz w:val="24"/>
        </w:rPr>
        <w:t>рублей</w:t>
      </w:r>
      <w:r w:rsidR="002B4BBD">
        <w:rPr>
          <w:sz w:val="24"/>
        </w:rPr>
        <w:t>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ГВС</w:t>
      </w:r>
      <w:r w:rsidR="002B4BBD" w:rsidRPr="002B4BBD">
        <w:rPr>
          <w:sz w:val="24"/>
        </w:rPr>
        <w:t xml:space="preserve"> не более </w:t>
      </w:r>
      <w:r w:rsidR="0029454E" w:rsidRPr="0029454E">
        <w:rPr>
          <w:b/>
          <w:sz w:val="24"/>
        </w:rPr>
        <w:t>4 945 030,00</w:t>
      </w:r>
      <w:r w:rsidR="0029454E">
        <w:rPr>
          <w:b/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ХВС</w:t>
      </w:r>
      <w:r w:rsidR="002B4BBD" w:rsidRPr="002B4BBD">
        <w:rPr>
          <w:sz w:val="24"/>
        </w:rPr>
        <w:t xml:space="preserve"> не более </w:t>
      </w:r>
      <w:r w:rsidR="0029454E" w:rsidRPr="0029454E">
        <w:rPr>
          <w:b/>
          <w:sz w:val="24"/>
        </w:rPr>
        <w:t>1 513 244,00</w:t>
      </w:r>
      <w:r w:rsidR="001B4526">
        <w:rPr>
          <w:b/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водоотведения</w:t>
      </w:r>
      <w:r w:rsidR="002B4BBD" w:rsidRPr="002B4BBD">
        <w:rPr>
          <w:sz w:val="24"/>
        </w:rPr>
        <w:t xml:space="preserve"> не более </w:t>
      </w:r>
      <w:r w:rsidR="0029454E" w:rsidRPr="0029454E">
        <w:rPr>
          <w:b/>
          <w:sz w:val="24"/>
        </w:rPr>
        <w:t>6 544 904,00</w:t>
      </w:r>
      <w:r w:rsidR="002B4BBD" w:rsidRPr="002B4BBD">
        <w:rPr>
          <w:sz w:val="24"/>
        </w:rPr>
        <w:t>рублей</w:t>
      </w:r>
      <w:r w:rsidR="0029454E">
        <w:rPr>
          <w:sz w:val="24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B4526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9454E"/>
    <w:rsid w:val="002A18C0"/>
    <w:rsid w:val="002A6527"/>
    <w:rsid w:val="002B0404"/>
    <w:rsid w:val="002B4BBD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63C84"/>
    <w:rsid w:val="00972811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16A95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426B5-5EF0-43DA-8766-8C4067827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11</TotalTime>
  <Pages>1</Pages>
  <Words>333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17</cp:revision>
  <cp:lastPrinted>2023-02-01T06:27:00Z</cp:lastPrinted>
  <dcterms:created xsi:type="dcterms:W3CDTF">2024-06-19T10:18:00Z</dcterms:created>
  <dcterms:modified xsi:type="dcterms:W3CDTF">2024-07-01T12:01:00Z</dcterms:modified>
</cp:coreProperties>
</file>